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05B12" w14:textId="02FDCBEB" w:rsidR="006B2F86" w:rsidRDefault="00FF3568" w:rsidP="00E71FC3">
      <w:pPr>
        <w:pStyle w:val="NoSpacing"/>
      </w:pPr>
      <w:r>
        <w:rPr>
          <w:u w:val="single"/>
        </w:rPr>
        <w:t>John NAPILTON</w:t>
      </w:r>
      <w:r>
        <w:t xml:space="preserve">    </w:t>
      </w:r>
      <w:proofErr w:type="gramStart"/>
      <w:r>
        <w:t xml:space="preserve">   (</w:t>
      </w:r>
      <w:proofErr w:type="gramEnd"/>
      <w:r>
        <w:t>fl.1464)</w:t>
      </w:r>
    </w:p>
    <w:p w14:paraId="5D849AEF" w14:textId="4338B53E" w:rsidR="00FF3568" w:rsidRDefault="00FF3568" w:rsidP="00E71FC3">
      <w:pPr>
        <w:pStyle w:val="NoSpacing"/>
      </w:pPr>
    </w:p>
    <w:p w14:paraId="718DE403" w14:textId="727457C6" w:rsidR="00FF3568" w:rsidRDefault="00FF3568" w:rsidP="00E71FC3">
      <w:pPr>
        <w:pStyle w:val="NoSpacing"/>
      </w:pPr>
    </w:p>
    <w:p w14:paraId="7657FB94" w14:textId="77777777" w:rsidR="00D94B8C" w:rsidRDefault="00D94B8C" w:rsidP="00D94B8C">
      <w:pPr>
        <w:pStyle w:val="NoSpacing"/>
      </w:pPr>
      <w:r>
        <w:t>20 Jan.1462</w:t>
      </w:r>
      <w:r>
        <w:tab/>
        <w:t xml:space="preserve">Richard Goodman of </w:t>
      </w:r>
      <w:proofErr w:type="spellStart"/>
      <w:r>
        <w:t>Alkham</w:t>
      </w:r>
      <w:proofErr w:type="spellEnd"/>
      <w:r>
        <w:t xml:space="preserve">, Kent(q.v.), made him a joint executor of </w:t>
      </w:r>
    </w:p>
    <w:p w14:paraId="285B66DC" w14:textId="77777777" w:rsidR="00D94B8C" w:rsidRDefault="00D94B8C" w:rsidP="00D94B8C">
      <w:pPr>
        <w:pStyle w:val="NoSpacing"/>
      </w:pPr>
      <w:r>
        <w:tab/>
      </w:r>
      <w:r>
        <w:tab/>
        <w:t>his Will.</w:t>
      </w:r>
    </w:p>
    <w:p w14:paraId="745830E0" w14:textId="5585D6C5" w:rsidR="00D94B8C" w:rsidRDefault="00D94B8C" w:rsidP="00D94B8C">
      <w:pPr>
        <w:pStyle w:val="NoSpacing"/>
      </w:pPr>
      <w:r>
        <w:tab/>
      </w:r>
      <w:r>
        <w:tab/>
        <w:t xml:space="preserve">( </w:t>
      </w:r>
      <w:hyperlink r:id="rId6" w:history="1">
        <w:r>
          <w:rPr>
            <w:rStyle w:val="Hyperlink"/>
          </w:rPr>
          <w:t>http://www.kentarchaeology.org.uk/18/11/23.htm</w:t>
        </w:r>
      </w:hyperlink>
      <w:r>
        <w:t>)</w:t>
      </w:r>
    </w:p>
    <w:p w14:paraId="7102D9DC" w14:textId="469EE4D7" w:rsidR="00FF3568" w:rsidRDefault="00FF3568" w:rsidP="00E71FC3">
      <w:pPr>
        <w:pStyle w:val="NoSpacing"/>
      </w:pPr>
      <w:r>
        <w:tab/>
        <w:t>1464</w:t>
      </w:r>
      <w:r>
        <w:tab/>
        <w:t>He was a feoffee of the lands and tenements of William Hamond, senior,</w:t>
      </w:r>
    </w:p>
    <w:p w14:paraId="58BDF29B" w14:textId="10362FA6" w:rsidR="00FF3568" w:rsidRDefault="00FF3568" w:rsidP="00E71FC3">
      <w:pPr>
        <w:pStyle w:val="NoSpacing"/>
      </w:pPr>
      <w:r>
        <w:tab/>
      </w:r>
      <w:r>
        <w:tab/>
        <w:t xml:space="preserve">of </w:t>
      </w:r>
      <w:proofErr w:type="spellStart"/>
      <w:r>
        <w:t>Alkham</w:t>
      </w:r>
      <w:proofErr w:type="spellEnd"/>
      <w:r>
        <w:t>, Kent(q.v.).</w:t>
      </w:r>
    </w:p>
    <w:p w14:paraId="09CEBDF0" w14:textId="197ED171" w:rsidR="00FF3568" w:rsidRDefault="00FF3568" w:rsidP="00E71FC3">
      <w:pPr>
        <w:pStyle w:val="NoSpacing"/>
      </w:pPr>
      <w:r>
        <w:tab/>
      </w:r>
      <w:r>
        <w:tab/>
        <w:t>(</w:t>
      </w:r>
      <w:hyperlink r:id="rId7" w:history="1">
        <w:r w:rsidRPr="00D013AC">
          <w:rPr>
            <w:rStyle w:val="Hyperlink"/>
          </w:rPr>
          <w:t>http://www.kentarchaeology.org.uk/18/11/30.htm</w:t>
        </w:r>
      </w:hyperlink>
      <w:r>
        <w:t>)</w:t>
      </w:r>
    </w:p>
    <w:p w14:paraId="14CDAD4C" w14:textId="31359F6A" w:rsidR="00FF3568" w:rsidRDefault="00FF3568" w:rsidP="00E71FC3">
      <w:pPr>
        <w:pStyle w:val="NoSpacing"/>
      </w:pPr>
    </w:p>
    <w:p w14:paraId="7131644C" w14:textId="0EE199B2" w:rsidR="00FF3568" w:rsidRDefault="00FF3568" w:rsidP="00E71FC3">
      <w:pPr>
        <w:pStyle w:val="NoSpacing"/>
      </w:pPr>
    </w:p>
    <w:p w14:paraId="7FD1EC4B" w14:textId="0A8D1D09" w:rsidR="00FF3568" w:rsidRDefault="00FF3568" w:rsidP="00E71FC3">
      <w:pPr>
        <w:pStyle w:val="NoSpacing"/>
      </w:pPr>
      <w:r>
        <w:t>5 February 2018</w:t>
      </w:r>
    </w:p>
    <w:p w14:paraId="629F9119" w14:textId="02BC2BE2" w:rsidR="00D94B8C" w:rsidRPr="00FF3568" w:rsidRDefault="00D94B8C" w:rsidP="00E71FC3">
      <w:pPr>
        <w:pStyle w:val="NoSpacing"/>
      </w:pPr>
      <w:r>
        <w:t>20 September 2018</w:t>
      </w:r>
      <w:bookmarkStart w:id="0" w:name="_GoBack"/>
      <w:bookmarkEnd w:id="0"/>
    </w:p>
    <w:sectPr w:rsidR="00D94B8C" w:rsidRPr="00FF3568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EA10A" w14:textId="77777777" w:rsidR="00FF3568" w:rsidRDefault="00FF3568" w:rsidP="00E71FC3">
      <w:pPr>
        <w:spacing w:after="0" w:line="240" w:lineRule="auto"/>
      </w:pPr>
      <w:r>
        <w:separator/>
      </w:r>
    </w:p>
  </w:endnote>
  <w:endnote w:type="continuationSeparator" w:id="0">
    <w:p w14:paraId="68CDF921" w14:textId="77777777" w:rsidR="00FF3568" w:rsidRDefault="00FF35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4C8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C9C4A" w14:textId="77777777" w:rsidR="00FF3568" w:rsidRDefault="00FF3568" w:rsidP="00E71FC3">
      <w:pPr>
        <w:spacing w:after="0" w:line="240" w:lineRule="auto"/>
      </w:pPr>
      <w:r>
        <w:separator/>
      </w:r>
    </w:p>
  </w:footnote>
  <w:footnote w:type="continuationSeparator" w:id="0">
    <w:p w14:paraId="2C96D9A7" w14:textId="77777777" w:rsidR="00FF3568" w:rsidRDefault="00FF35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568"/>
    <w:rsid w:val="001A7C09"/>
    <w:rsid w:val="00577BD5"/>
    <w:rsid w:val="00656CBA"/>
    <w:rsid w:val="006A1F77"/>
    <w:rsid w:val="00733BE7"/>
    <w:rsid w:val="00AB52E8"/>
    <w:rsid w:val="00B16D3F"/>
    <w:rsid w:val="00BB41AC"/>
    <w:rsid w:val="00D94B8C"/>
    <w:rsid w:val="00E71FC3"/>
    <w:rsid w:val="00EF4813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7EECA"/>
  <w15:chartTrackingRefBased/>
  <w15:docId w15:val="{8989C509-73A2-4D5E-9C43-C9E0F97B6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F35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356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kentarchaeology.org.uk/18/11/30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23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2018-02-05T23:00:00Z</dcterms:created>
  <dcterms:modified xsi:type="dcterms:W3CDTF">2018-09-20T19:50:00Z</dcterms:modified>
</cp:coreProperties>
</file>